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328B" w:rsidRDefault="001A328B" w:rsidP="00EB6F30"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26" type="#_x0000_t75" style="position:absolute;margin-left:1.35pt;margin-top:-.15pt;width:193.95pt;height:317.9pt;z-index:-251665920;visibility:visible">
            <v:imagedata r:id="rId4" o:title="" croptop="8091f" cropbottom="12814f" cropleft="11961f" cropright="32323f"/>
          </v:shape>
        </w:pict>
      </w:r>
      <w:r>
        <w:t>1.</w:t>
      </w:r>
    </w:p>
    <w:p w:rsidR="001A328B" w:rsidRDefault="001A328B" w:rsidP="00EB6F30"/>
    <w:p w:rsidR="001A328B" w:rsidRDefault="001A328B" w:rsidP="00EB6F30"/>
    <w:p w:rsidR="001A328B" w:rsidRDefault="001A328B" w:rsidP="00EB6F30"/>
    <w:p w:rsidR="001A328B" w:rsidRDefault="001A328B" w:rsidP="00EB6F30"/>
    <w:p w:rsidR="001A328B" w:rsidRDefault="001A328B" w:rsidP="00EB6F30"/>
    <w:p w:rsidR="001A328B" w:rsidRDefault="001A328B" w:rsidP="00EB6F30"/>
    <w:p w:rsidR="001A328B" w:rsidRDefault="001A328B" w:rsidP="00EB6F30"/>
    <w:p w:rsidR="001A328B" w:rsidRDefault="001A328B" w:rsidP="00EB6F30"/>
    <w:p w:rsidR="001A328B" w:rsidRDefault="001A328B" w:rsidP="00EB6F30"/>
    <w:p w:rsidR="001A328B" w:rsidRDefault="001A328B" w:rsidP="00EB6F30"/>
    <w:p w:rsidR="001A328B" w:rsidRDefault="001A328B" w:rsidP="00EB6F30"/>
    <w:p w:rsidR="001A328B" w:rsidRDefault="001A328B" w:rsidP="00EB6F30">
      <w:r>
        <w:rPr>
          <w:noProof/>
          <w:lang w:eastAsia="tr-TR"/>
        </w:rPr>
        <w:pict>
          <v:shape id="Resim 4" o:spid="_x0000_s1027" type="#_x0000_t75" style="position:absolute;margin-left:1.35pt;margin-top:15.25pt;width:193.95pt;height:186.1pt;z-index:-251664896;visibility:visible">
            <v:imagedata r:id="rId5" o:title="" croptop="16587f" cropbottom="27104f" cropleft="35642f" cropright="5606f"/>
          </v:shape>
        </w:pict>
      </w:r>
      <w:r>
        <w:t>2.</w:t>
      </w:r>
      <w:r w:rsidRPr="00EB6F30">
        <w:t xml:space="preserve"> </w:t>
      </w:r>
    </w:p>
    <w:p w:rsidR="001A328B" w:rsidRDefault="001A328B" w:rsidP="00EB6F30"/>
    <w:p w:rsidR="001A328B" w:rsidRDefault="001A328B" w:rsidP="00EB6F30"/>
    <w:p w:rsidR="001A328B" w:rsidRDefault="001A328B" w:rsidP="00EB6F30"/>
    <w:p w:rsidR="001A328B" w:rsidRDefault="001A328B" w:rsidP="00EB6F30"/>
    <w:p w:rsidR="001A328B" w:rsidRDefault="001A328B" w:rsidP="00EB6F30"/>
    <w:p w:rsidR="001A328B" w:rsidRDefault="001A328B" w:rsidP="00EB6F30"/>
    <w:p w:rsidR="001A328B" w:rsidRDefault="001A328B" w:rsidP="00EB6F30"/>
    <w:p w:rsidR="001A328B" w:rsidRDefault="001A328B" w:rsidP="00EB6F30"/>
    <w:p w:rsidR="001A328B" w:rsidRDefault="001A328B" w:rsidP="00EB6F30"/>
    <w:p w:rsidR="001A328B" w:rsidRDefault="001A328B" w:rsidP="00EB6F30"/>
    <w:p w:rsidR="001A328B" w:rsidRDefault="001A328B" w:rsidP="00EB6F30">
      <w:r>
        <w:rPr>
          <w:noProof/>
          <w:lang w:eastAsia="tr-TR"/>
        </w:rPr>
        <w:pict>
          <v:shape id="Resim 7" o:spid="_x0000_s1028" type="#_x0000_t75" style="position:absolute;margin-left:9.2pt;margin-top:-4.85pt;width:201.65pt;height:334.75pt;z-index:-251663872;visibility:visible">
            <v:imagedata r:id="rId6" o:title=""/>
          </v:shape>
        </w:pict>
      </w:r>
      <w:r>
        <w:t>3.</w:t>
      </w:r>
      <w:r w:rsidRPr="00EB6F30">
        <w:t xml:space="preserve"> </w:t>
      </w:r>
    </w:p>
    <w:p w:rsidR="001A328B" w:rsidRDefault="001A328B" w:rsidP="00EB6F30"/>
    <w:p w:rsidR="001A328B" w:rsidRDefault="001A328B" w:rsidP="00EB6F30"/>
    <w:p w:rsidR="001A328B" w:rsidRDefault="001A328B" w:rsidP="00EB6F30"/>
    <w:p w:rsidR="001A328B" w:rsidRDefault="001A328B" w:rsidP="00EB6F30"/>
    <w:p w:rsidR="001A328B" w:rsidRDefault="001A328B" w:rsidP="00EB6F30"/>
    <w:p w:rsidR="001A328B" w:rsidRDefault="001A328B" w:rsidP="00EB6F30"/>
    <w:p w:rsidR="001A328B" w:rsidRDefault="001A328B" w:rsidP="00EB6F30"/>
    <w:p w:rsidR="001A328B" w:rsidRDefault="001A328B" w:rsidP="00EB6F30"/>
    <w:p w:rsidR="001A328B" w:rsidRDefault="001A328B" w:rsidP="00EB6F30"/>
    <w:p w:rsidR="001A328B" w:rsidRDefault="001A328B" w:rsidP="00EB6F30"/>
    <w:p w:rsidR="001A328B" w:rsidRDefault="001A328B" w:rsidP="00EB6F30"/>
    <w:p w:rsidR="001A328B" w:rsidRDefault="001A328B" w:rsidP="00EB6F30"/>
    <w:p w:rsidR="001A328B" w:rsidRDefault="001A328B" w:rsidP="00EB6F30">
      <w:r>
        <w:rPr>
          <w:noProof/>
          <w:lang w:eastAsia="tr-TR"/>
        </w:rPr>
        <w:pict>
          <v:shape id="Resim 8" o:spid="_x0000_s1029" type="#_x0000_t75" style="position:absolute;margin-left:1.75pt;margin-top:14.1pt;width:201.65pt;height:108.45pt;z-index:-251662848;visibility:visible">
            <v:imagedata r:id="rId7" o:title=""/>
          </v:shape>
        </w:pict>
      </w:r>
      <w:r>
        <w:t>4.</w:t>
      </w:r>
      <w:r w:rsidRPr="00EB6F30">
        <w:t xml:space="preserve"> </w:t>
      </w:r>
    </w:p>
    <w:p w:rsidR="001A328B" w:rsidRDefault="001A328B" w:rsidP="00EB6F30"/>
    <w:p w:rsidR="001A328B" w:rsidRDefault="001A328B" w:rsidP="00EB6F30"/>
    <w:p w:rsidR="001A328B" w:rsidRDefault="001A328B" w:rsidP="00EB6F30"/>
    <w:p w:rsidR="001A328B" w:rsidRDefault="001A328B" w:rsidP="00EB6F30"/>
    <w:p w:rsidR="001A328B" w:rsidRPr="005E09B4" w:rsidRDefault="001A328B" w:rsidP="0020399E">
      <w:pPr>
        <w:spacing w:after="0"/>
        <w:rPr>
          <w:b/>
        </w:rPr>
      </w:pPr>
      <w:r w:rsidRPr="005E09B4">
        <w:rPr>
          <w:b/>
        </w:rPr>
        <w:t>Bu dokümanın Word</w:t>
      </w:r>
      <w:r>
        <w:rPr>
          <w:b/>
        </w:rPr>
        <w:t xml:space="preserve"> ve online</w:t>
      </w:r>
      <w:r w:rsidRPr="005E09B4">
        <w:rPr>
          <w:b/>
        </w:rPr>
        <w:t xml:space="preserve"> hali</w:t>
      </w:r>
    </w:p>
    <w:p w:rsidR="001A328B" w:rsidRPr="0020399E" w:rsidRDefault="001A328B" w:rsidP="00EB6F30">
      <w:pPr>
        <w:rPr>
          <w:b/>
        </w:rPr>
      </w:pPr>
      <w:r w:rsidRPr="0020399E">
        <w:rPr>
          <w:b/>
        </w:rPr>
        <w:t>http://goo.gl/ETsn8x</w:t>
      </w:r>
    </w:p>
    <w:p w:rsidR="001A328B" w:rsidRDefault="001A328B" w:rsidP="00EB6F30"/>
    <w:p w:rsidR="001A328B" w:rsidRDefault="001A328B" w:rsidP="00EB6F30"/>
    <w:p w:rsidR="001A328B" w:rsidRDefault="001A328B" w:rsidP="00EB6F30"/>
    <w:p w:rsidR="001A328B" w:rsidRDefault="001A328B" w:rsidP="00EB6F30">
      <w:r>
        <w:t>5.</w:t>
      </w:r>
      <w:r w:rsidRPr="0021552B">
        <w:t xml:space="preserve"> </w:t>
      </w:r>
      <w:r>
        <w:rPr>
          <w:noProof/>
          <w:lang w:eastAsia="tr-TR"/>
        </w:rPr>
        <w:pict>
          <v:shape id="Resim 9" o:spid="_x0000_s1030" type="#_x0000_t75" style="position:absolute;margin-left:1.25pt;margin-top:15.7pt;width:201.85pt;height:328.2pt;z-index:-251661824;visibility:visible;mso-position-horizontal-relative:text;mso-position-vertical-relative:text">
            <v:imagedata r:id="rId8" o:title=""/>
          </v:shape>
        </w:pict>
      </w:r>
    </w:p>
    <w:p w:rsidR="001A328B" w:rsidRDefault="001A328B" w:rsidP="00EB6F30"/>
    <w:p w:rsidR="001A328B" w:rsidRDefault="001A328B" w:rsidP="00EB6F30"/>
    <w:p w:rsidR="001A328B" w:rsidRDefault="001A328B" w:rsidP="00EB6F30"/>
    <w:p w:rsidR="001A328B" w:rsidRDefault="001A328B" w:rsidP="00EB6F30"/>
    <w:p w:rsidR="001A328B" w:rsidRDefault="001A328B" w:rsidP="00EB6F30"/>
    <w:p w:rsidR="001A328B" w:rsidRDefault="001A328B" w:rsidP="00EB6F30"/>
    <w:p w:rsidR="001A328B" w:rsidRDefault="001A328B" w:rsidP="00EB6F30"/>
    <w:p w:rsidR="001A328B" w:rsidRDefault="001A328B" w:rsidP="00EB6F30"/>
    <w:p w:rsidR="001A328B" w:rsidRDefault="001A328B" w:rsidP="00EB6F30"/>
    <w:p w:rsidR="001A328B" w:rsidRDefault="001A328B" w:rsidP="00EB6F30"/>
    <w:p w:rsidR="001A328B" w:rsidRDefault="001A328B" w:rsidP="00EB6F30"/>
    <w:p w:rsidR="001A328B" w:rsidRDefault="001A328B" w:rsidP="00EB6F30"/>
    <w:p w:rsidR="001A328B" w:rsidRDefault="001A328B" w:rsidP="00EB6F30">
      <w:r>
        <w:rPr>
          <w:noProof/>
          <w:lang w:eastAsia="tr-TR"/>
        </w:rPr>
        <w:pict>
          <v:shape id="Resim 10" o:spid="_x0000_s1031" type="#_x0000_t75" style="position:absolute;margin-left:6.25pt;margin-top:20.65pt;width:201.65pt;height:207.55pt;z-index:-251660800;visibility:visible">
            <v:imagedata r:id="rId9" o:title=""/>
          </v:shape>
        </w:pict>
      </w:r>
      <w:r>
        <w:t>6.</w:t>
      </w:r>
      <w:r w:rsidRPr="0021552B">
        <w:t xml:space="preserve"> </w:t>
      </w:r>
    </w:p>
    <w:p w:rsidR="001A328B" w:rsidRDefault="001A328B" w:rsidP="00EB6F30"/>
    <w:p w:rsidR="001A328B" w:rsidRDefault="001A328B" w:rsidP="00EB6F30"/>
    <w:p w:rsidR="001A328B" w:rsidRDefault="001A328B" w:rsidP="00EB6F30"/>
    <w:p w:rsidR="001A328B" w:rsidRDefault="001A328B" w:rsidP="00EB6F30"/>
    <w:p w:rsidR="001A328B" w:rsidRDefault="001A328B" w:rsidP="00EB6F30"/>
    <w:p w:rsidR="001A328B" w:rsidRDefault="001A328B" w:rsidP="00EB6F30"/>
    <w:p w:rsidR="001A328B" w:rsidRDefault="001A328B" w:rsidP="00EB6F30"/>
    <w:p w:rsidR="001A328B" w:rsidRDefault="001A328B" w:rsidP="00EB6F30"/>
    <w:p w:rsidR="001A328B" w:rsidRDefault="001A328B" w:rsidP="00EB6F30"/>
    <w:p w:rsidR="001A328B" w:rsidRDefault="001A328B" w:rsidP="00EB6F30">
      <w:r>
        <w:rPr>
          <w:noProof/>
          <w:lang w:eastAsia="tr-TR"/>
        </w:rPr>
        <w:pict>
          <v:shape id="Resim 11" o:spid="_x0000_s1032" type="#_x0000_t75" style="position:absolute;margin-left:11.95pt;margin-top:-.2pt;width:183.6pt;height:251pt;z-index:-251659776;visibility:visible">
            <v:imagedata r:id="rId10" o:title="" croptop="6884f" cropbottom="16134f" cropleft="36249f" cropright="6076f"/>
          </v:shape>
        </w:pict>
      </w:r>
      <w:r>
        <w:t>7.</w:t>
      </w:r>
      <w:r w:rsidRPr="0021552B">
        <w:t xml:space="preserve"> </w:t>
      </w:r>
    </w:p>
    <w:p w:rsidR="001A328B" w:rsidRDefault="001A328B" w:rsidP="00EB6F30"/>
    <w:p w:rsidR="001A328B" w:rsidRDefault="001A328B" w:rsidP="00EB6F30"/>
    <w:p w:rsidR="001A328B" w:rsidRDefault="001A328B" w:rsidP="00EB6F30"/>
    <w:p w:rsidR="001A328B" w:rsidRDefault="001A328B" w:rsidP="00EB6F30"/>
    <w:p w:rsidR="001A328B" w:rsidRDefault="001A328B" w:rsidP="00EB6F30"/>
    <w:p w:rsidR="001A328B" w:rsidRDefault="001A328B" w:rsidP="00EB6F30"/>
    <w:p w:rsidR="001A328B" w:rsidRDefault="001A328B" w:rsidP="00EB6F30"/>
    <w:p w:rsidR="001A328B" w:rsidRDefault="001A328B" w:rsidP="00EB6F30"/>
    <w:p w:rsidR="001A328B" w:rsidRDefault="001A328B" w:rsidP="00EB6F30">
      <w:r>
        <w:t>8.</w:t>
      </w:r>
      <w:r w:rsidRPr="0021552B">
        <w:t xml:space="preserve"> </w:t>
      </w:r>
    </w:p>
    <w:p w:rsidR="001A328B" w:rsidRDefault="001A328B" w:rsidP="00EB6F30">
      <w:r>
        <w:rPr>
          <w:noProof/>
          <w:lang w:eastAsia="tr-TR"/>
        </w:rPr>
        <w:pict>
          <v:shape id="Resim 15" o:spid="_x0000_s1033" type="#_x0000_t75" style="position:absolute;margin-left:2.95pt;margin-top:.85pt;width:201.65pt;height:251.5pt;z-index:-251657728;visibility:visible">
            <v:imagedata r:id="rId11" o:title=""/>
          </v:shape>
        </w:pict>
      </w:r>
    </w:p>
    <w:p w:rsidR="001A328B" w:rsidRDefault="001A328B" w:rsidP="00EB6F30"/>
    <w:p w:rsidR="001A328B" w:rsidRDefault="001A328B" w:rsidP="00EB6F30"/>
    <w:p w:rsidR="001A328B" w:rsidRDefault="001A328B" w:rsidP="00EB6F30"/>
    <w:p w:rsidR="001A328B" w:rsidRDefault="001A328B" w:rsidP="00EB6F30"/>
    <w:p w:rsidR="001A328B" w:rsidRDefault="001A328B" w:rsidP="00EB6F30"/>
    <w:p w:rsidR="001A328B" w:rsidRDefault="001A328B" w:rsidP="00EB6F30"/>
    <w:p w:rsidR="001A328B" w:rsidRDefault="001A328B" w:rsidP="00EB6F30"/>
    <w:p w:rsidR="001A328B" w:rsidRDefault="001A328B" w:rsidP="00EB6F30"/>
    <w:p w:rsidR="001A328B" w:rsidRDefault="001A328B" w:rsidP="00EB6F30"/>
    <w:p w:rsidR="001A328B" w:rsidRDefault="001A328B" w:rsidP="00EB6F30"/>
    <w:p w:rsidR="001A328B" w:rsidRDefault="001A328B" w:rsidP="00EB6F30"/>
    <w:p w:rsidR="001A328B" w:rsidRDefault="001A328B" w:rsidP="00EB6F30"/>
    <w:p w:rsidR="001A328B" w:rsidRDefault="001A328B" w:rsidP="00EB6F30">
      <w:r>
        <w:rPr>
          <w:noProof/>
          <w:lang w:eastAsia="tr-TR"/>
        </w:rPr>
        <w:pict>
          <v:shape id="Resim 14" o:spid="_x0000_s1034" type="#_x0000_t75" style="position:absolute;margin-left:-1.1pt;margin-top:3.55pt;width:206.65pt;height:430.15pt;z-index:-251658752;visibility:visible">
            <v:imagedata r:id="rId12" o:title=""/>
          </v:shape>
        </w:pict>
      </w:r>
      <w:r>
        <w:t>9.</w:t>
      </w:r>
    </w:p>
    <w:p w:rsidR="001A328B" w:rsidRDefault="001A328B" w:rsidP="00EB6F30"/>
    <w:p w:rsidR="001A328B" w:rsidRDefault="001A328B" w:rsidP="00EB6F30"/>
    <w:p w:rsidR="001A328B" w:rsidRDefault="001A328B" w:rsidP="00EB6F30"/>
    <w:p w:rsidR="001A328B" w:rsidRDefault="001A328B" w:rsidP="00EB6F30"/>
    <w:p w:rsidR="001A328B" w:rsidRDefault="001A328B" w:rsidP="00EB6F30"/>
    <w:p w:rsidR="001A328B" w:rsidRDefault="001A328B" w:rsidP="00EB6F30"/>
    <w:p w:rsidR="001A328B" w:rsidRDefault="001A328B" w:rsidP="00EB6F30"/>
    <w:p w:rsidR="001A328B" w:rsidRDefault="001A328B" w:rsidP="00EB6F30"/>
    <w:p w:rsidR="001A328B" w:rsidRDefault="001A328B" w:rsidP="00EB6F30"/>
    <w:p w:rsidR="001A328B" w:rsidRDefault="001A328B" w:rsidP="00EB6F30"/>
    <w:p w:rsidR="001A328B" w:rsidRDefault="001A328B" w:rsidP="00EB6F30"/>
    <w:p w:rsidR="001A328B" w:rsidRDefault="001A328B" w:rsidP="00EB6F30"/>
    <w:p w:rsidR="001A328B" w:rsidRDefault="001A328B" w:rsidP="00EB6F30"/>
    <w:p w:rsidR="001A328B" w:rsidRDefault="001A328B" w:rsidP="00EB6F30"/>
    <w:p w:rsidR="001A328B" w:rsidRDefault="001A328B" w:rsidP="00EB6F30"/>
    <w:p w:rsidR="001A328B" w:rsidRDefault="001A328B" w:rsidP="00EB6F30"/>
    <w:p w:rsidR="001A328B" w:rsidRDefault="001A328B" w:rsidP="00EB6F30"/>
    <w:p w:rsidR="001A328B" w:rsidRDefault="001A328B" w:rsidP="00EB6F30"/>
    <w:p w:rsidR="001A328B" w:rsidRDefault="001A328B" w:rsidP="00EB6F30"/>
    <w:p w:rsidR="001A328B" w:rsidRDefault="001A328B" w:rsidP="00EB6F30"/>
    <w:p w:rsidR="001A328B" w:rsidRDefault="001A328B" w:rsidP="00EB6F30"/>
    <w:p w:rsidR="001A328B" w:rsidRDefault="001A328B" w:rsidP="00EB6F30"/>
    <w:p w:rsidR="001A328B" w:rsidRDefault="001A328B" w:rsidP="00EB6F30">
      <w:r>
        <w:rPr>
          <w:noProof/>
          <w:lang w:eastAsia="tr-TR"/>
        </w:rPr>
        <w:pict>
          <v:shape id="Resim 16" o:spid="_x0000_s1035" type="#_x0000_t75" style="position:absolute;margin-left:1.75pt;margin-top:22.25pt;width:201.65pt;height:198.2pt;z-index:-251656704;visibility:visible">
            <v:imagedata r:id="rId13" o:title=""/>
          </v:shape>
        </w:pict>
      </w:r>
      <w:r>
        <w:t>10.</w:t>
      </w:r>
    </w:p>
    <w:p w:rsidR="001A328B" w:rsidRDefault="001A328B" w:rsidP="00EB6F30">
      <w:r w:rsidRPr="0021552B">
        <w:t xml:space="preserve"> </w:t>
      </w:r>
    </w:p>
    <w:p w:rsidR="001A328B" w:rsidRDefault="001A328B" w:rsidP="00EB6F30"/>
    <w:p w:rsidR="001A328B" w:rsidRDefault="001A328B" w:rsidP="00EB6F30"/>
    <w:p w:rsidR="001A328B" w:rsidRDefault="001A328B" w:rsidP="00EB6F30"/>
    <w:p w:rsidR="001A328B" w:rsidRDefault="001A328B" w:rsidP="00EB6F30"/>
    <w:p w:rsidR="001A328B" w:rsidRDefault="001A328B" w:rsidP="00EB6F30"/>
    <w:p w:rsidR="001A328B" w:rsidRDefault="001A328B" w:rsidP="00EB6F30">
      <w:r>
        <w:rPr>
          <w:noProof/>
          <w:lang w:eastAsia="tr-TR"/>
        </w:rPr>
        <w:pict>
          <v:shape id="Resim 19" o:spid="_x0000_s1036" type="#_x0000_t75" style="position:absolute;margin-left:203.15pt;margin-top:19.95pt;width:201.65pt;height:103.75pt;z-index:-251653632;visibility:visible">
            <v:imagedata r:id="rId14" o:title=""/>
          </v:shape>
        </w:pict>
      </w:r>
    </w:p>
    <w:p w:rsidR="001A328B" w:rsidRDefault="001A328B" w:rsidP="00EB6F30"/>
    <w:p w:rsidR="001A328B" w:rsidRDefault="001A328B" w:rsidP="00EB6F30">
      <w:r>
        <w:rPr>
          <w:noProof/>
          <w:lang w:eastAsia="tr-TR"/>
        </w:rPr>
        <w:pict>
          <v:shape id="Resim 17" o:spid="_x0000_s1037" type="#_x0000_t75" style="position:absolute;margin-left:1.75pt;margin-top:21.4pt;width:201.4pt;height:320.75pt;z-index:-251655680;visibility:visible">
            <v:imagedata r:id="rId15" o:title=""/>
          </v:shape>
        </w:pict>
      </w:r>
      <w:r>
        <w:t>11.</w:t>
      </w:r>
      <w:r w:rsidRPr="0021552B">
        <w:t xml:space="preserve"> </w:t>
      </w:r>
    </w:p>
    <w:p w:rsidR="001A328B" w:rsidRDefault="001A328B" w:rsidP="00EB6F30"/>
    <w:p w:rsidR="001A328B" w:rsidRDefault="001A328B" w:rsidP="00EB6F30"/>
    <w:p w:rsidR="001A328B" w:rsidRDefault="001A328B" w:rsidP="00EB6F30">
      <w:r>
        <w:rPr>
          <w:noProof/>
          <w:lang w:eastAsia="tr-TR"/>
        </w:rPr>
        <w:pict>
          <v:shape id="Resim 20" o:spid="_x0000_s1038" type="#_x0000_t75" style="position:absolute;margin-left:203.15pt;margin-top:15.3pt;width:201.65pt;height:113.1pt;z-index:-251652608;visibility:visible">
            <v:imagedata r:id="rId16" o:title=""/>
          </v:shape>
        </w:pict>
      </w:r>
    </w:p>
    <w:p w:rsidR="001A328B" w:rsidRDefault="001A328B" w:rsidP="00EB6F30"/>
    <w:p w:rsidR="001A328B" w:rsidRDefault="001A328B" w:rsidP="00EB6F30"/>
    <w:p w:rsidR="001A328B" w:rsidRDefault="001A328B" w:rsidP="00EB6F30"/>
    <w:p w:rsidR="001A328B" w:rsidRDefault="001A328B" w:rsidP="00EB6F30"/>
    <w:p w:rsidR="001A328B" w:rsidRDefault="001A328B" w:rsidP="00EB6F30"/>
    <w:p w:rsidR="001A328B" w:rsidRDefault="001A328B" w:rsidP="00EB6F30"/>
    <w:p w:rsidR="001A328B" w:rsidRDefault="001A328B" w:rsidP="00EB6F30"/>
    <w:p w:rsidR="001A328B" w:rsidRDefault="001A328B" w:rsidP="00EB6F30"/>
    <w:p w:rsidR="001A328B" w:rsidRDefault="001A328B" w:rsidP="00EB6F30"/>
    <w:p w:rsidR="001A328B" w:rsidRDefault="001A328B" w:rsidP="00EB6F30"/>
    <w:p w:rsidR="001A328B" w:rsidRDefault="001A328B" w:rsidP="00EB6F30">
      <w:r>
        <w:rPr>
          <w:noProof/>
          <w:lang w:eastAsia="tr-TR"/>
        </w:rPr>
        <w:pict>
          <v:shape id="Resim 18" o:spid="_x0000_s1039" type="#_x0000_t75" style="position:absolute;margin-left:1.2pt;margin-top:16.65pt;width:201.65pt;height:165.5pt;z-index:-251654656;visibility:visible">
            <v:imagedata r:id="rId17" o:title=""/>
          </v:shape>
        </w:pict>
      </w:r>
      <w:r>
        <w:t>12.</w:t>
      </w:r>
      <w:r w:rsidRPr="00D826EA">
        <w:t xml:space="preserve"> </w:t>
      </w:r>
    </w:p>
    <w:p w:rsidR="001A328B" w:rsidRDefault="001A328B" w:rsidP="00EB6F30"/>
    <w:p w:rsidR="001A328B" w:rsidRDefault="001A328B" w:rsidP="00EB6F30"/>
    <w:p w:rsidR="001A328B" w:rsidRDefault="001A328B" w:rsidP="00EB6F30"/>
    <w:p w:rsidR="001A328B" w:rsidRDefault="001A328B" w:rsidP="00EB6F30"/>
    <w:p w:rsidR="001A328B" w:rsidRDefault="001A328B" w:rsidP="00EB6F30"/>
    <w:p w:rsidR="001A328B" w:rsidRDefault="001A328B" w:rsidP="00EB6F30"/>
    <w:p w:rsidR="001A328B" w:rsidRDefault="001A328B" w:rsidP="00EB6F30">
      <w:r>
        <w:t>13.</w:t>
      </w:r>
      <w:r w:rsidRPr="00D826EA">
        <w:t xml:space="preserve"> </w:t>
      </w:r>
    </w:p>
    <w:p w:rsidR="001A328B" w:rsidRDefault="001A328B" w:rsidP="00EB6F30"/>
    <w:p w:rsidR="001A328B" w:rsidRDefault="001A328B" w:rsidP="00EB6F30"/>
    <w:p w:rsidR="001A328B" w:rsidRDefault="001A328B" w:rsidP="00EB6F30"/>
    <w:p w:rsidR="001A328B" w:rsidRDefault="001A328B" w:rsidP="00EB6F30"/>
    <w:p w:rsidR="001A328B" w:rsidRDefault="001A328B" w:rsidP="00EB6F30">
      <w:r>
        <w:t>14.</w:t>
      </w:r>
    </w:p>
    <w:p w:rsidR="001A328B" w:rsidRDefault="001A328B" w:rsidP="00EB6F30"/>
    <w:p w:rsidR="001A328B" w:rsidRDefault="001A328B" w:rsidP="00EB6F30"/>
    <w:p w:rsidR="001A328B" w:rsidRDefault="001A328B" w:rsidP="00EB6F30"/>
    <w:p w:rsidR="001A328B" w:rsidRDefault="001A328B" w:rsidP="00EB6F30">
      <w:r>
        <w:rPr>
          <w:noProof/>
          <w:lang w:eastAsia="tr-TR"/>
        </w:rPr>
        <w:pict>
          <v:shape id="Resim 21" o:spid="_x0000_s1040" type="#_x0000_t75" style="position:absolute;margin-left:1.2pt;margin-top:20.1pt;width:201.65pt;height:100.05pt;z-index:-251651584;visibility:visible">
            <v:imagedata r:id="rId18" o:title=""/>
          </v:shape>
        </w:pict>
      </w:r>
    </w:p>
    <w:p w:rsidR="001A328B" w:rsidRDefault="001A328B" w:rsidP="00EB6F30"/>
    <w:p w:rsidR="001A328B" w:rsidRDefault="001A328B" w:rsidP="00EB6F30"/>
    <w:p w:rsidR="001A328B" w:rsidRDefault="001A328B" w:rsidP="00EB6F30"/>
    <w:p w:rsidR="001A328B" w:rsidRDefault="001A328B" w:rsidP="00EB6F30"/>
    <w:p w:rsidR="001A328B" w:rsidRDefault="001A328B" w:rsidP="00EB6F30"/>
    <w:p w:rsidR="001A328B" w:rsidRDefault="001A328B" w:rsidP="00EB6F30"/>
    <w:p w:rsidR="001A328B" w:rsidRPr="00EB6F30" w:rsidRDefault="001A328B" w:rsidP="00EB6F30">
      <w:r>
        <w:t>15.</w:t>
      </w:r>
    </w:p>
    <w:sectPr w:rsidR="001A328B" w:rsidRPr="00EB6F30" w:rsidSect="009C0B9C">
      <w:pgSz w:w="16838" w:h="11906" w:orient="landscape"/>
      <w:pgMar w:top="284" w:right="253" w:bottom="142" w:left="284" w:header="708" w:footer="708" w:gutter="0"/>
      <w:cols w:num="4" w:sep="1" w:space="4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drawingGridHorizontalSpacing w:val="110"/>
  <w:displayHorizontalDrawingGridEvery w:val="2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C0B9C"/>
    <w:rsid w:val="0003299A"/>
    <w:rsid w:val="001A328B"/>
    <w:rsid w:val="001C7367"/>
    <w:rsid w:val="0020399E"/>
    <w:rsid w:val="0021552B"/>
    <w:rsid w:val="002A2D52"/>
    <w:rsid w:val="002A30DB"/>
    <w:rsid w:val="003212AE"/>
    <w:rsid w:val="003861E2"/>
    <w:rsid w:val="003E453C"/>
    <w:rsid w:val="003E5821"/>
    <w:rsid w:val="005D0067"/>
    <w:rsid w:val="005E09B4"/>
    <w:rsid w:val="008A25C9"/>
    <w:rsid w:val="008C1EE5"/>
    <w:rsid w:val="00990D38"/>
    <w:rsid w:val="009C0B9C"/>
    <w:rsid w:val="00A90FE9"/>
    <w:rsid w:val="00D826EA"/>
    <w:rsid w:val="00E87C73"/>
    <w:rsid w:val="00EB6F30"/>
    <w:rsid w:val="00F829C0"/>
    <w:rsid w:val="00FF54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0FE9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9C0B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C0B9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13" Type="http://schemas.openxmlformats.org/officeDocument/2006/relationships/image" Target="media/image10.emf"/><Relationship Id="rId18" Type="http://schemas.openxmlformats.org/officeDocument/2006/relationships/image" Target="media/image15.emf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12" Type="http://schemas.openxmlformats.org/officeDocument/2006/relationships/image" Target="media/image9.emf"/><Relationship Id="rId17" Type="http://schemas.openxmlformats.org/officeDocument/2006/relationships/image" Target="media/image14.emf"/><Relationship Id="rId2" Type="http://schemas.openxmlformats.org/officeDocument/2006/relationships/settings" Target="settings.xml"/><Relationship Id="rId16" Type="http://schemas.openxmlformats.org/officeDocument/2006/relationships/image" Target="media/image13.emf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image" Target="media/image8.emf"/><Relationship Id="rId5" Type="http://schemas.openxmlformats.org/officeDocument/2006/relationships/image" Target="media/image2.png"/><Relationship Id="rId15" Type="http://schemas.openxmlformats.org/officeDocument/2006/relationships/image" Target="media/image12.emf"/><Relationship Id="rId10" Type="http://schemas.openxmlformats.org/officeDocument/2006/relationships/image" Target="media/image7.png"/><Relationship Id="rId19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emf"/><Relationship Id="rId14" Type="http://schemas.openxmlformats.org/officeDocument/2006/relationships/image" Target="media/image1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108</TotalTime>
  <Pages>2</Pages>
  <Words>41</Words>
  <Characters>235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ogrt</dc:creator>
  <cp:keywords/>
  <dc:description/>
  <cp:lastModifiedBy>fatih</cp:lastModifiedBy>
  <cp:revision>8</cp:revision>
  <dcterms:created xsi:type="dcterms:W3CDTF">2014-11-13T08:30:00Z</dcterms:created>
  <dcterms:modified xsi:type="dcterms:W3CDTF">2015-02-21T09:12:00Z</dcterms:modified>
</cp:coreProperties>
</file>